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A30B07" w:rsidRDefault="00A30B07" w:rsidP="00795D6E">
      <w:pPr>
        <w:pStyle w:val="Naslov"/>
        <w:spacing w:before="0" w:after="12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bookmarkStart w:id="2" w:name="_GoBack"/>
      <w:bookmarkEnd w:id="2"/>
      <w:r w:rsidRPr="00A30B07">
        <w:rPr>
          <w:rFonts w:ascii="Arial" w:hAnsi="Arial" w:cs="Arial"/>
          <w:color w:val="00B050"/>
          <w:sz w:val="24"/>
          <w:szCs w:val="24"/>
        </w:rPr>
        <w:t xml:space="preserve">OBRAZEC ZAVAROVANJA </w:t>
      </w:r>
      <w:r w:rsidR="0044018A" w:rsidRPr="00A30B07">
        <w:rPr>
          <w:rFonts w:ascii="Arial" w:hAnsi="Arial" w:cs="Arial"/>
          <w:color w:val="00B050"/>
          <w:sz w:val="24"/>
          <w:szCs w:val="24"/>
        </w:rPr>
        <w:t>ZA RESNOST PONUDBE</w:t>
      </w:r>
      <w:r w:rsidRPr="00A30B07">
        <w:rPr>
          <w:rFonts w:ascii="Arial" w:hAnsi="Arial" w:cs="Arial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A30B07" w:rsidRP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A30B07">
        <w:rPr>
          <w:i/>
          <w:sz w:val="22"/>
          <w:szCs w:val="22"/>
        </w:rPr>
        <w:t>Glava s podatki o garantu (zavarovalnici / banki) ali SWIFT ključ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>Miklošičeva 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3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3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4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 xml:space="preserve">kavcijsko zavarovanje / bančna garancija za </w:t>
      </w:r>
      <w:r>
        <w:rPr>
          <w:sz w:val="22"/>
          <w:szCs w:val="22"/>
        </w:rPr>
        <w:t>resnost ponudbe</w:t>
      </w:r>
      <w:r w:rsidRPr="00EB13CD">
        <w:rPr>
          <w:sz w:val="22"/>
          <w:szCs w:val="22"/>
        </w:rPr>
        <w:fldChar w:fldCharType="end"/>
      </w:r>
      <w:bookmarkEnd w:id="4"/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ponudnika 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24, 1507 Ljubljana</w:t>
      </w:r>
      <w:r>
        <w:rPr>
          <w:sz w:val="22"/>
          <w:szCs w:val="22"/>
        </w:rPr>
        <w:t xml:space="preserve">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>
        <w:rPr>
          <w:sz w:val="22"/>
          <w:szCs w:val="22"/>
        </w:rPr>
        <w:t>obveznost naročnika zavarovanja iz njegove ponudbe, predložene v postopku javnega naročanja, št.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(interna oznaka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), z dne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  <w:r>
        <w:rPr>
          <w:sz w:val="22"/>
          <w:szCs w:val="22"/>
        </w:rPr>
        <w:t>,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katerega predmet je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t> 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:rsidR="00AB6BB5" w:rsidRPr="00AB6BB5" w:rsidRDefault="00AB6BB5" w:rsidP="00AB6BB5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>izjav</w:t>
      </w:r>
      <w:r w:rsidR="00E87B78">
        <w:rPr>
          <w:sz w:val="22"/>
          <w:szCs w:val="22"/>
          <w:lang w:eastAsia="it-IT"/>
        </w:rPr>
        <w:t>a</w:t>
      </w:r>
      <w:r w:rsidRPr="00AB6BB5">
        <w:rPr>
          <w:sz w:val="22"/>
          <w:szCs w:val="22"/>
          <w:lang w:eastAsia="it-IT"/>
        </w:rPr>
        <w:t xml:space="preserve"> Uprave RS za javna plačila / matične banke upravičenca, da so zahtevek za unovčenje podpisale osebe, ki so pooblaščene za zastopanje, in</w:t>
      </w:r>
    </w:p>
    <w:p w:rsidR="00AB6BB5" w:rsidRPr="00AB6BB5" w:rsidRDefault="00AB6BB5" w:rsidP="00AB6BB5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sz w:val="22"/>
          <w:szCs w:val="22"/>
          <w:lang w:eastAsia="it-IT"/>
        </w:rPr>
      </w:pPr>
      <w:r w:rsidRPr="00AB6BB5">
        <w:rPr>
          <w:sz w:val="22"/>
          <w:szCs w:val="22"/>
          <w:lang w:eastAsia="it-IT"/>
        </w:rPr>
        <w:t xml:space="preserve">original </w:t>
      </w:r>
      <w:r w:rsidR="00E87B78">
        <w:rPr>
          <w:sz w:val="22"/>
          <w:szCs w:val="22"/>
          <w:lang w:eastAsia="it-IT"/>
        </w:rPr>
        <w:t>zavarovanje</w:t>
      </w:r>
      <w:r w:rsidRPr="00AB6BB5">
        <w:rPr>
          <w:sz w:val="22"/>
          <w:szCs w:val="22"/>
          <w:lang w:eastAsia="it-IT"/>
        </w:rPr>
        <w:t xml:space="preserve"> št. </w:t>
      </w:r>
      <w:r w:rsidRPr="00AB6BB5">
        <w:rPr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AB6BB5">
        <w:rPr>
          <w:sz w:val="22"/>
          <w:szCs w:val="22"/>
          <w:lang w:eastAsia="it-IT"/>
        </w:rPr>
        <w:instrText xml:space="preserve"> FORMTEXT </w:instrText>
      </w:r>
      <w:r w:rsidRPr="00AB6BB5">
        <w:rPr>
          <w:sz w:val="22"/>
          <w:szCs w:val="22"/>
          <w:lang w:eastAsia="it-IT"/>
        </w:rPr>
      </w:r>
      <w:r w:rsidRPr="00AB6BB5">
        <w:rPr>
          <w:sz w:val="22"/>
          <w:szCs w:val="22"/>
          <w:lang w:eastAsia="it-IT"/>
        </w:rPr>
        <w:fldChar w:fldCharType="separate"/>
      </w:r>
      <w:r w:rsidRPr="00AB6BB5">
        <w:rPr>
          <w:sz w:val="22"/>
          <w:szCs w:val="22"/>
          <w:lang w:eastAsia="it-IT"/>
        </w:rPr>
        <w:t>vpiše se številka zavarovanja</w:t>
      </w:r>
      <w:r w:rsidRPr="00AB6BB5">
        <w:rPr>
          <w:sz w:val="22"/>
          <w:szCs w:val="22"/>
          <w:lang w:eastAsia="it-IT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9712A1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</w:t>
      </w:r>
      <w:r w:rsidR="002878C4">
        <w:rPr>
          <w:sz w:val="22"/>
          <w:szCs w:val="22"/>
        </w:rPr>
        <w:t>a, kot izhaja iz razpisne dokumentacije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</w:t>
      </w:r>
      <w:r w:rsidR="002878C4">
        <w:rPr>
          <w:sz w:val="22"/>
          <w:szCs w:val="22"/>
        </w:rPr>
        <w:t xml:space="preserve">ponudnika </w:t>
      </w:r>
      <w:r>
        <w:rPr>
          <w:sz w:val="22"/>
          <w:szCs w:val="22"/>
        </w:rPr>
        <w:t>v postopku javnega naročanja</w:t>
      </w:r>
      <w:r w:rsidRPr="00EB13CD">
        <w:rPr>
          <w:sz w:val="22"/>
          <w:szCs w:val="22"/>
        </w:rPr>
        <w:fldChar w:fldCharType="end"/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</w:t>
      </w:r>
      <w:r w:rsidRPr="00EB13CD">
        <w:rPr>
          <w:sz w:val="22"/>
          <w:szCs w:val="22"/>
        </w:rPr>
        <w:lastRenderedPageBreak/>
        <w:t>sklicuje, in v kateri je navedeno, v kakšnem smislu naročnik zavarovanja ni izpolnil svojih obveznosti iz osnovnega posla.</w:t>
      </w:r>
    </w:p>
    <w:p w:rsidR="00E87B78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2878C4" w:rsidRPr="002878C4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naročnik zavarovanja je umaknil ponudbo po poteku roka za </w:t>
      </w:r>
      <w:r>
        <w:rPr>
          <w:sz w:val="22"/>
          <w:szCs w:val="22"/>
        </w:rPr>
        <w:t>oddajo</w:t>
      </w:r>
      <w:r w:rsidRPr="002878C4">
        <w:rPr>
          <w:sz w:val="22"/>
          <w:szCs w:val="22"/>
        </w:rPr>
        <w:t xml:space="preserve"> ponudb </w:t>
      </w:r>
      <w:r w:rsidR="005A3714">
        <w:rPr>
          <w:sz w:val="22"/>
          <w:szCs w:val="22"/>
        </w:rPr>
        <w:t xml:space="preserve">in pred potekom veljavnosti ponudbe </w:t>
      </w:r>
      <w:r w:rsidRPr="002878C4">
        <w:rPr>
          <w:sz w:val="22"/>
          <w:szCs w:val="22"/>
        </w:rPr>
        <w:t>ali nedopustno spremenil ponudbo v času njene veljavnosti;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 xml:space="preserve">izbrani naročnik zavarovanja na poziv upravičenca ni podpisal </w:t>
      </w:r>
      <w:r w:rsidR="005A3714">
        <w:rPr>
          <w:sz w:val="22"/>
          <w:szCs w:val="22"/>
        </w:rPr>
        <w:t xml:space="preserve">in vrnil </w:t>
      </w:r>
      <w:r w:rsidRPr="002878C4">
        <w:rPr>
          <w:sz w:val="22"/>
          <w:szCs w:val="22"/>
        </w:rPr>
        <w:t>pogodbe</w:t>
      </w:r>
      <w:r w:rsidR="005A3714">
        <w:rPr>
          <w:sz w:val="22"/>
          <w:szCs w:val="22"/>
        </w:rPr>
        <w:t xml:space="preserve"> o izvedbi javnega naročila v roku 10 dni od prejema pogodbe v podpis</w:t>
      </w:r>
      <w:r w:rsidRPr="002878C4">
        <w:rPr>
          <w:sz w:val="22"/>
          <w:szCs w:val="22"/>
        </w:rPr>
        <w:t>; ali</w:t>
      </w:r>
    </w:p>
    <w:p w:rsidR="002878C4" w:rsidRPr="002878C4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sz w:val="22"/>
          <w:szCs w:val="22"/>
        </w:rPr>
      </w:pPr>
      <w:r w:rsidRPr="002878C4">
        <w:rPr>
          <w:sz w:val="22"/>
          <w:szCs w:val="22"/>
        </w:rPr>
        <w:t>izbrani naročnik zavar</w:t>
      </w:r>
      <w:r w:rsidR="00CD3063">
        <w:rPr>
          <w:sz w:val="22"/>
          <w:szCs w:val="22"/>
        </w:rPr>
        <w:t>ovanja ni predložil zavarovanja</w:t>
      </w:r>
      <w:r w:rsidRPr="002878C4">
        <w:rPr>
          <w:sz w:val="22"/>
          <w:szCs w:val="22"/>
        </w:rPr>
        <w:t xml:space="preserve"> za dobro izvedbo pogodbenih obveznosti v skladu </w:t>
      </w:r>
      <w:r w:rsidR="005A3714">
        <w:rPr>
          <w:sz w:val="22"/>
          <w:szCs w:val="22"/>
        </w:rPr>
        <w:t>z zahtevami razpisne dokumentacije</w:t>
      </w:r>
      <w:r w:rsidRPr="002878C4">
        <w:rPr>
          <w:sz w:val="22"/>
          <w:szCs w:val="22"/>
        </w:rPr>
        <w:t>.</w:t>
      </w:r>
    </w:p>
    <w:p w:rsidR="002878C4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EB13C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A30B07" w:rsidRPr="00AF0245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A30B07" w:rsidRPr="00410E95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sectPr w:rsidR="00A30B07" w:rsidRPr="00410E95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C4" w:rsidRDefault="002878C4" w:rsidP="002F2430">
      <w:r>
        <w:separator/>
      </w:r>
    </w:p>
  </w:endnote>
  <w:endnote w:type="continuationSeparator" w:id="0">
    <w:p w:rsidR="002878C4" w:rsidRDefault="002878C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878C4" w:rsidRPr="002F2430" w:rsidRDefault="002878C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2744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82744E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878C4" w:rsidRPr="002F2430" w:rsidRDefault="002878C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C4" w:rsidRDefault="002878C4" w:rsidP="002F2430">
      <w:r>
        <w:separator/>
      </w:r>
    </w:p>
  </w:footnote>
  <w:footnote w:type="continuationSeparator" w:id="0">
    <w:p w:rsidR="002878C4" w:rsidRDefault="002878C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8C4" w:rsidRPr="002F2430" w:rsidRDefault="002878C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                    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878C4"/>
    <w:rsid w:val="002B19E2"/>
    <w:rsid w:val="002F2430"/>
    <w:rsid w:val="003F4848"/>
    <w:rsid w:val="00410E95"/>
    <w:rsid w:val="0044018A"/>
    <w:rsid w:val="00484FF0"/>
    <w:rsid w:val="005A3714"/>
    <w:rsid w:val="005E429B"/>
    <w:rsid w:val="005F7F79"/>
    <w:rsid w:val="00632A28"/>
    <w:rsid w:val="006776F6"/>
    <w:rsid w:val="00795D6E"/>
    <w:rsid w:val="007C256A"/>
    <w:rsid w:val="0082744E"/>
    <w:rsid w:val="0089423C"/>
    <w:rsid w:val="008C2E32"/>
    <w:rsid w:val="009E3F98"/>
    <w:rsid w:val="00A30B07"/>
    <w:rsid w:val="00AB6BB5"/>
    <w:rsid w:val="00B518FE"/>
    <w:rsid w:val="00CD3063"/>
    <w:rsid w:val="00D13E7C"/>
    <w:rsid w:val="00D54F23"/>
    <w:rsid w:val="00D83AD4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CEE12C85.dotm</Template>
  <TotalTime>56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26</cp:revision>
  <cp:lastPrinted>2018-05-04T07:38:00Z</cp:lastPrinted>
  <dcterms:created xsi:type="dcterms:W3CDTF">2015-03-23T08:28:00Z</dcterms:created>
  <dcterms:modified xsi:type="dcterms:W3CDTF">2018-05-04T07:38:00Z</dcterms:modified>
</cp:coreProperties>
</file>